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2EBAE" w14:textId="77777777" w:rsidR="00B640A2" w:rsidRPr="008642EC" w:rsidRDefault="00B640A2" w:rsidP="00B640A2">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1A86CA4" w14:textId="77777777" w:rsidR="00B640A2" w:rsidRDefault="00B640A2" w:rsidP="00B640A2">
      <w:pPr>
        <w:pStyle w:val="BasicParagraph"/>
        <w:suppressAutoHyphens/>
        <w:spacing w:line="240" w:lineRule="auto"/>
        <w:rPr>
          <w:rFonts w:ascii="Times New Roman" w:hAnsi="Times New Roman" w:cs="Times New Roman"/>
          <w:b/>
          <w:bCs/>
          <w:color w:val="000000" w:themeColor="text1"/>
          <w:sz w:val="21"/>
          <w:szCs w:val="21"/>
        </w:rPr>
      </w:pPr>
    </w:p>
    <w:p w14:paraId="655CC849" w14:textId="77777777" w:rsidR="00B640A2" w:rsidRPr="00582653" w:rsidRDefault="00B640A2" w:rsidP="00B640A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37C8A56" w14:textId="77777777" w:rsidR="00B640A2" w:rsidRDefault="00B640A2" w:rsidP="00B640A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BD3DBB6" w14:textId="77777777" w:rsidR="00B640A2" w:rsidRDefault="00B640A2" w:rsidP="00B640A2">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9A0A020" w14:textId="77777777" w:rsidR="00B640A2" w:rsidRPr="00582653" w:rsidRDefault="00B640A2" w:rsidP="00B640A2">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7C9EE0E" wp14:editId="38BE543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22B9848" w14:textId="1917B581" w:rsidR="00B640A2" w:rsidRDefault="00B640A2" w:rsidP="00B640A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Email template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D7DE5E3" w14:textId="77777777" w:rsidR="00B640A2" w:rsidRDefault="00B640A2" w:rsidP="00B640A2">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9"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1E9063E" w14:textId="77777777" w:rsidR="00B640A2" w:rsidRPr="00582653" w:rsidRDefault="00B640A2" w:rsidP="00B640A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3A124A8" w14:textId="77777777" w:rsidR="00B640A2" w:rsidRPr="00582653" w:rsidRDefault="00B640A2" w:rsidP="00B640A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8081A59" w14:textId="77777777" w:rsidR="00B640A2" w:rsidRPr="008642EC" w:rsidRDefault="00B640A2" w:rsidP="00B640A2">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9E7A698" w14:textId="77777777" w:rsidR="00B640A2" w:rsidRPr="008642EC" w:rsidRDefault="00B640A2" w:rsidP="00B640A2">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0"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6EEDC07" w14:textId="77777777" w:rsidR="00B640A2" w:rsidRPr="00582653" w:rsidRDefault="00B640A2" w:rsidP="00B640A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47BC4F9" w14:textId="77777777" w:rsidR="00B640A2" w:rsidRPr="008642EC" w:rsidRDefault="00B640A2" w:rsidP="00B640A2">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B40426D" w14:textId="77777777" w:rsidR="00B640A2" w:rsidRPr="008642EC" w:rsidRDefault="00B640A2" w:rsidP="00B640A2">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B410B65" w14:textId="77777777" w:rsidR="00B640A2" w:rsidRPr="00582653" w:rsidRDefault="00B640A2" w:rsidP="00B640A2">
      <w:pPr>
        <w:pStyle w:val="BasicParagraph"/>
        <w:suppressAutoHyphens/>
        <w:spacing w:line="240" w:lineRule="auto"/>
        <w:rPr>
          <w:rFonts w:ascii="Times New Roman" w:hAnsi="Times New Roman" w:cs="Times New Roman"/>
          <w:color w:val="000000" w:themeColor="text1"/>
          <w:sz w:val="21"/>
          <w:szCs w:val="21"/>
        </w:rPr>
      </w:pPr>
    </w:p>
    <w:p w14:paraId="595ED338" w14:textId="77777777" w:rsidR="00B640A2" w:rsidRPr="00582653" w:rsidRDefault="00B640A2" w:rsidP="00B640A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5D9E7A8" w14:textId="77777777" w:rsidR="00B640A2" w:rsidRDefault="00B640A2" w:rsidP="00B640A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398E97B" w14:textId="77777777" w:rsidR="00B640A2" w:rsidRDefault="00B640A2" w:rsidP="00B640A2">
      <w:pPr>
        <w:pStyle w:val="BasicParagraph"/>
        <w:suppressAutoHyphens/>
        <w:spacing w:line="240" w:lineRule="auto"/>
        <w:ind w:left="720"/>
        <w:rPr>
          <w:rFonts w:ascii="Times New Roman" w:hAnsi="Times New Roman" w:cs="Times New Roman"/>
          <w:color w:val="000000" w:themeColor="text1"/>
          <w:sz w:val="21"/>
          <w:szCs w:val="21"/>
        </w:rPr>
      </w:pPr>
    </w:p>
    <w:p w14:paraId="0C41D82C" w14:textId="77777777" w:rsidR="00B640A2" w:rsidRDefault="00B640A2" w:rsidP="00B640A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50EC435" w14:textId="77777777" w:rsidR="00B640A2" w:rsidRDefault="00B640A2" w:rsidP="00B640A2">
      <w:pPr>
        <w:pStyle w:val="BasicParagraph"/>
        <w:suppressAutoHyphens/>
        <w:spacing w:line="240" w:lineRule="auto"/>
        <w:ind w:left="1440"/>
        <w:rPr>
          <w:rFonts w:ascii="Times New Roman" w:hAnsi="Times New Roman" w:cs="Times New Roman"/>
          <w:color w:val="000000" w:themeColor="text1"/>
          <w:sz w:val="21"/>
          <w:szCs w:val="21"/>
        </w:rPr>
      </w:pPr>
    </w:p>
    <w:p w14:paraId="328A163F" w14:textId="77777777" w:rsidR="00B640A2" w:rsidRDefault="00B640A2" w:rsidP="00B640A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684456D" w14:textId="77777777" w:rsidR="00B640A2" w:rsidRDefault="00B640A2" w:rsidP="00B640A2">
      <w:pPr>
        <w:pStyle w:val="BasicParagraph"/>
        <w:suppressAutoHyphens/>
        <w:spacing w:line="240" w:lineRule="auto"/>
        <w:ind w:left="1440"/>
        <w:rPr>
          <w:rFonts w:ascii="Times New Roman" w:hAnsi="Times New Roman" w:cs="Times New Roman"/>
          <w:color w:val="000000" w:themeColor="text1"/>
          <w:sz w:val="21"/>
          <w:szCs w:val="21"/>
        </w:rPr>
      </w:pPr>
    </w:p>
    <w:p w14:paraId="4B685EEF" w14:textId="77777777" w:rsidR="00B640A2" w:rsidRDefault="00B640A2" w:rsidP="00B640A2">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DC3A32F" w14:textId="08FCBDDE" w:rsidR="00B640A2" w:rsidRDefault="00B640A2" w:rsidP="00B640A2">
      <w:r>
        <w:br w:type="page"/>
      </w:r>
    </w:p>
    <w:tbl>
      <w:tblPr>
        <w:tblW w:w="0" w:type="auto"/>
        <w:tblBorders>
          <w:top w:val="single" w:sz="2" w:space="0" w:color="85BE00" w:themeColor="accent2"/>
          <w:left w:val="single" w:sz="2" w:space="0" w:color="85BE00" w:themeColor="accent2"/>
          <w:bottom w:val="single" w:sz="2" w:space="0" w:color="85BE00" w:themeColor="accent2"/>
          <w:right w:val="single" w:sz="2" w:space="0" w:color="85BE00" w:themeColor="accent2"/>
          <w:insideH w:val="single" w:sz="2" w:space="0" w:color="85BE00" w:themeColor="accent2"/>
          <w:insideV w:val="single" w:sz="2" w:space="0" w:color="85BE00" w:themeColor="accent2"/>
        </w:tblBorders>
        <w:tblLayout w:type="fixed"/>
        <w:tblLook w:val="04A0" w:firstRow="1" w:lastRow="0" w:firstColumn="1" w:lastColumn="0" w:noHBand="0" w:noVBand="1"/>
      </w:tblPr>
      <w:tblGrid>
        <w:gridCol w:w="1127"/>
        <w:gridCol w:w="288"/>
        <w:gridCol w:w="992"/>
        <w:gridCol w:w="2126"/>
        <w:gridCol w:w="4373"/>
      </w:tblGrid>
      <w:tr w:rsidR="009240F8" w:rsidRPr="009240F8" w14:paraId="5C5C8321" w14:textId="77777777" w:rsidTr="00033D6F">
        <w:trPr>
          <w:tblHeader/>
        </w:trPr>
        <w:tc>
          <w:tcPr>
            <w:tcW w:w="8906" w:type="dxa"/>
            <w:gridSpan w:val="5"/>
            <w:shd w:val="clear" w:color="auto" w:fill="F3F9E6" w:themeFill="background2"/>
          </w:tcPr>
          <w:p w14:paraId="21ABF180" w14:textId="23D0D68D" w:rsidR="009240F8" w:rsidRPr="009240F8" w:rsidRDefault="009240F8" w:rsidP="009240F8">
            <w:pPr>
              <w:spacing w:line="259" w:lineRule="auto"/>
              <w:rPr>
                <w:b/>
                <w:bCs/>
                <w:color w:val="0031A7" w:themeColor="text2"/>
                <w:sz w:val="20"/>
                <w:lang w:val="en-GB"/>
              </w:rPr>
            </w:pPr>
            <w:r w:rsidRPr="009240F8">
              <w:rPr>
                <w:b/>
                <w:bCs/>
                <w:color w:val="0031A7" w:themeColor="text2"/>
                <w:sz w:val="20"/>
                <w:lang w:val="en-GB"/>
              </w:rPr>
              <w:lastRenderedPageBreak/>
              <w:t>Email</w:t>
            </w:r>
          </w:p>
        </w:tc>
      </w:tr>
      <w:tr w:rsidR="009240F8" w:rsidRPr="009240F8" w14:paraId="7FB4FF35" w14:textId="77777777" w:rsidTr="00033D6F">
        <w:trPr>
          <w:trHeight w:val="78"/>
        </w:trPr>
        <w:tc>
          <w:tcPr>
            <w:tcW w:w="1127" w:type="dxa"/>
          </w:tcPr>
          <w:p w14:paraId="641F7BB4" w14:textId="77777777" w:rsidR="009240F8" w:rsidRPr="009240F8" w:rsidRDefault="009240F8" w:rsidP="009240F8">
            <w:pPr>
              <w:spacing w:before="0" w:after="0"/>
              <w:rPr>
                <w:sz w:val="2"/>
              </w:rPr>
            </w:pPr>
          </w:p>
        </w:tc>
        <w:tc>
          <w:tcPr>
            <w:tcW w:w="288" w:type="dxa"/>
          </w:tcPr>
          <w:p w14:paraId="26D985C1" w14:textId="77777777" w:rsidR="009240F8" w:rsidRPr="009240F8" w:rsidRDefault="009240F8" w:rsidP="009240F8">
            <w:pPr>
              <w:spacing w:before="0" w:after="0"/>
              <w:rPr>
                <w:sz w:val="2"/>
              </w:rPr>
            </w:pPr>
          </w:p>
        </w:tc>
        <w:tc>
          <w:tcPr>
            <w:tcW w:w="992" w:type="dxa"/>
          </w:tcPr>
          <w:p w14:paraId="01ECFD08" w14:textId="77777777" w:rsidR="009240F8" w:rsidRPr="009240F8" w:rsidRDefault="009240F8" w:rsidP="009240F8">
            <w:pPr>
              <w:spacing w:before="0" w:after="0"/>
              <w:rPr>
                <w:sz w:val="2"/>
              </w:rPr>
            </w:pPr>
          </w:p>
        </w:tc>
        <w:tc>
          <w:tcPr>
            <w:tcW w:w="2126" w:type="dxa"/>
          </w:tcPr>
          <w:p w14:paraId="7BB3CD0E" w14:textId="77777777" w:rsidR="009240F8" w:rsidRPr="009240F8" w:rsidRDefault="009240F8" w:rsidP="009240F8">
            <w:pPr>
              <w:spacing w:before="0" w:after="0"/>
              <w:rPr>
                <w:sz w:val="2"/>
              </w:rPr>
            </w:pPr>
          </w:p>
        </w:tc>
        <w:tc>
          <w:tcPr>
            <w:tcW w:w="4373" w:type="dxa"/>
          </w:tcPr>
          <w:p w14:paraId="3BCE9849" w14:textId="77777777" w:rsidR="009240F8" w:rsidRPr="009240F8" w:rsidRDefault="009240F8" w:rsidP="009240F8">
            <w:pPr>
              <w:spacing w:before="0" w:after="0"/>
              <w:rPr>
                <w:sz w:val="2"/>
              </w:rPr>
            </w:pPr>
          </w:p>
        </w:tc>
      </w:tr>
      <w:tr w:rsidR="009240F8" w:rsidRPr="009240F8" w14:paraId="0ED25C9E" w14:textId="77777777" w:rsidTr="00033D6F">
        <w:trPr>
          <w:trHeight w:val="343"/>
        </w:trPr>
        <w:tc>
          <w:tcPr>
            <w:tcW w:w="1127" w:type="dxa"/>
            <w:vMerge w:val="restart"/>
            <w:vAlign w:val="center"/>
          </w:tcPr>
          <w:p w14:paraId="5DAF9A86" w14:textId="77777777" w:rsidR="009240F8" w:rsidRPr="009240F8" w:rsidRDefault="009240F8" w:rsidP="009240F8">
            <w:pPr>
              <w:jc w:val="center"/>
            </w:pPr>
            <w:r w:rsidRPr="009240F8">
              <w:rPr>
                <w:noProof/>
                <w:lang w:eastAsia="en-AU"/>
              </w:rPr>
              <w:drawing>
                <wp:inline distT="0" distB="0" distL="0" distR="0" wp14:anchorId="130CCA73" wp14:editId="6CBF5692">
                  <wp:extent cx="541324" cy="541324"/>
                  <wp:effectExtent l="0" t="0" r="0" b="0"/>
                  <wp:docPr id="2" name="Graphic 2" descr="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mail.sv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48973" cy="548973"/>
                          </a:xfrm>
                          <a:prstGeom prst="rect">
                            <a:avLst/>
                          </a:prstGeom>
                        </pic:spPr>
                      </pic:pic>
                    </a:graphicData>
                  </a:graphic>
                </wp:inline>
              </w:drawing>
            </w:r>
            <w:r w:rsidRPr="009240F8">
              <w:t>Send</w:t>
            </w:r>
          </w:p>
        </w:tc>
        <w:tc>
          <w:tcPr>
            <w:tcW w:w="288" w:type="dxa"/>
          </w:tcPr>
          <w:p w14:paraId="34C7F3B4" w14:textId="77777777" w:rsidR="009240F8" w:rsidRPr="009240F8" w:rsidRDefault="009240F8" w:rsidP="009240F8"/>
        </w:tc>
        <w:tc>
          <w:tcPr>
            <w:tcW w:w="992" w:type="dxa"/>
          </w:tcPr>
          <w:p w14:paraId="75DCFEE1"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To:</w:t>
            </w:r>
          </w:p>
        </w:tc>
        <w:tc>
          <w:tcPr>
            <w:tcW w:w="2126" w:type="dxa"/>
          </w:tcPr>
          <w:p w14:paraId="3A2AEA4F" w14:textId="77777777" w:rsidR="009240F8" w:rsidRPr="009240F8" w:rsidRDefault="009240F8" w:rsidP="009240F8"/>
        </w:tc>
        <w:tc>
          <w:tcPr>
            <w:tcW w:w="4373" w:type="dxa"/>
          </w:tcPr>
          <w:p w14:paraId="1B6BBA2F" w14:textId="77777777" w:rsidR="009240F8" w:rsidRPr="009240F8" w:rsidRDefault="009240F8" w:rsidP="009240F8"/>
        </w:tc>
      </w:tr>
      <w:tr w:rsidR="009240F8" w:rsidRPr="009240F8" w14:paraId="0B63CFC8" w14:textId="77777777" w:rsidTr="00033D6F">
        <w:trPr>
          <w:trHeight w:val="38"/>
        </w:trPr>
        <w:tc>
          <w:tcPr>
            <w:tcW w:w="1127" w:type="dxa"/>
            <w:vMerge/>
          </w:tcPr>
          <w:p w14:paraId="3737CE13" w14:textId="77777777" w:rsidR="009240F8" w:rsidRPr="009240F8" w:rsidRDefault="009240F8" w:rsidP="009240F8">
            <w:pPr>
              <w:spacing w:before="0" w:after="0"/>
              <w:rPr>
                <w:sz w:val="2"/>
              </w:rPr>
            </w:pPr>
          </w:p>
        </w:tc>
        <w:tc>
          <w:tcPr>
            <w:tcW w:w="288" w:type="dxa"/>
          </w:tcPr>
          <w:p w14:paraId="72E97CFA" w14:textId="77777777" w:rsidR="009240F8" w:rsidRPr="009240F8" w:rsidRDefault="009240F8" w:rsidP="009240F8">
            <w:pPr>
              <w:spacing w:before="0" w:after="0"/>
              <w:rPr>
                <w:sz w:val="2"/>
              </w:rPr>
            </w:pPr>
          </w:p>
        </w:tc>
        <w:tc>
          <w:tcPr>
            <w:tcW w:w="992" w:type="dxa"/>
          </w:tcPr>
          <w:p w14:paraId="026C6701" w14:textId="77777777" w:rsidR="009240F8" w:rsidRPr="009240F8" w:rsidRDefault="009240F8" w:rsidP="009240F8">
            <w:pPr>
              <w:spacing w:line="259" w:lineRule="auto"/>
              <w:rPr>
                <w:b/>
                <w:bCs/>
                <w:color w:val="0031A7" w:themeColor="text2"/>
                <w:sz w:val="2"/>
              </w:rPr>
            </w:pPr>
          </w:p>
        </w:tc>
        <w:tc>
          <w:tcPr>
            <w:tcW w:w="2126" w:type="dxa"/>
          </w:tcPr>
          <w:p w14:paraId="13B83F4C" w14:textId="77777777" w:rsidR="009240F8" w:rsidRPr="009240F8" w:rsidRDefault="009240F8" w:rsidP="009240F8">
            <w:pPr>
              <w:spacing w:before="0" w:after="0"/>
              <w:rPr>
                <w:sz w:val="2"/>
              </w:rPr>
            </w:pPr>
          </w:p>
        </w:tc>
        <w:tc>
          <w:tcPr>
            <w:tcW w:w="4373" w:type="dxa"/>
          </w:tcPr>
          <w:p w14:paraId="1E61075A" w14:textId="77777777" w:rsidR="009240F8" w:rsidRPr="009240F8" w:rsidRDefault="009240F8" w:rsidP="009240F8">
            <w:pPr>
              <w:spacing w:before="0" w:after="0"/>
              <w:rPr>
                <w:sz w:val="2"/>
              </w:rPr>
            </w:pPr>
          </w:p>
        </w:tc>
      </w:tr>
      <w:tr w:rsidR="009240F8" w:rsidRPr="009240F8" w14:paraId="55CA7A04" w14:textId="77777777" w:rsidTr="00033D6F">
        <w:trPr>
          <w:trHeight w:val="341"/>
        </w:trPr>
        <w:tc>
          <w:tcPr>
            <w:tcW w:w="1127" w:type="dxa"/>
            <w:vMerge/>
          </w:tcPr>
          <w:p w14:paraId="0F26D518" w14:textId="77777777" w:rsidR="009240F8" w:rsidRPr="009240F8" w:rsidRDefault="009240F8" w:rsidP="009240F8"/>
        </w:tc>
        <w:tc>
          <w:tcPr>
            <w:tcW w:w="288" w:type="dxa"/>
          </w:tcPr>
          <w:p w14:paraId="5FC9BE5A" w14:textId="77777777" w:rsidR="009240F8" w:rsidRPr="009240F8" w:rsidRDefault="009240F8" w:rsidP="009240F8"/>
        </w:tc>
        <w:tc>
          <w:tcPr>
            <w:tcW w:w="992" w:type="dxa"/>
          </w:tcPr>
          <w:p w14:paraId="59986B38"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CC:</w:t>
            </w:r>
          </w:p>
        </w:tc>
        <w:tc>
          <w:tcPr>
            <w:tcW w:w="2126" w:type="dxa"/>
          </w:tcPr>
          <w:p w14:paraId="47562C18" w14:textId="77777777" w:rsidR="009240F8" w:rsidRPr="009240F8" w:rsidRDefault="009240F8" w:rsidP="009240F8"/>
        </w:tc>
        <w:tc>
          <w:tcPr>
            <w:tcW w:w="4373" w:type="dxa"/>
          </w:tcPr>
          <w:p w14:paraId="4FE66C02" w14:textId="77777777" w:rsidR="009240F8" w:rsidRPr="009240F8" w:rsidRDefault="009240F8" w:rsidP="009240F8"/>
        </w:tc>
      </w:tr>
      <w:tr w:rsidR="009240F8" w:rsidRPr="009240F8" w14:paraId="3A6068C0" w14:textId="77777777" w:rsidTr="00033D6F">
        <w:trPr>
          <w:trHeight w:val="38"/>
        </w:trPr>
        <w:tc>
          <w:tcPr>
            <w:tcW w:w="1127" w:type="dxa"/>
            <w:vMerge/>
          </w:tcPr>
          <w:p w14:paraId="53B7DDDE" w14:textId="77777777" w:rsidR="009240F8" w:rsidRPr="009240F8" w:rsidRDefault="009240F8" w:rsidP="009240F8">
            <w:pPr>
              <w:spacing w:before="0" w:after="0"/>
              <w:rPr>
                <w:sz w:val="2"/>
              </w:rPr>
            </w:pPr>
          </w:p>
        </w:tc>
        <w:tc>
          <w:tcPr>
            <w:tcW w:w="288" w:type="dxa"/>
          </w:tcPr>
          <w:p w14:paraId="4FC77580" w14:textId="77777777" w:rsidR="009240F8" w:rsidRPr="009240F8" w:rsidRDefault="009240F8" w:rsidP="009240F8">
            <w:pPr>
              <w:spacing w:before="0" w:after="0"/>
              <w:rPr>
                <w:sz w:val="2"/>
              </w:rPr>
            </w:pPr>
          </w:p>
        </w:tc>
        <w:tc>
          <w:tcPr>
            <w:tcW w:w="992" w:type="dxa"/>
          </w:tcPr>
          <w:p w14:paraId="31F37FE6" w14:textId="77777777" w:rsidR="009240F8" w:rsidRPr="009240F8" w:rsidRDefault="009240F8" w:rsidP="009240F8">
            <w:pPr>
              <w:spacing w:line="259" w:lineRule="auto"/>
              <w:rPr>
                <w:b/>
                <w:bCs/>
                <w:color w:val="0031A7" w:themeColor="text2"/>
                <w:sz w:val="2"/>
              </w:rPr>
            </w:pPr>
          </w:p>
        </w:tc>
        <w:tc>
          <w:tcPr>
            <w:tcW w:w="2126" w:type="dxa"/>
          </w:tcPr>
          <w:p w14:paraId="657E7092" w14:textId="77777777" w:rsidR="009240F8" w:rsidRPr="009240F8" w:rsidRDefault="009240F8" w:rsidP="009240F8">
            <w:pPr>
              <w:spacing w:before="0" w:after="0"/>
              <w:rPr>
                <w:sz w:val="2"/>
              </w:rPr>
            </w:pPr>
          </w:p>
        </w:tc>
        <w:tc>
          <w:tcPr>
            <w:tcW w:w="4373" w:type="dxa"/>
          </w:tcPr>
          <w:p w14:paraId="3EB17EF6" w14:textId="77777777" w:rsidR="009240F8" w:rsidRPr="009240F8" w:rsidRDefault="009240F8" w:rsidP="009240F8">
            <w:pPr>
              <w:spacing w:before="0" w:after="0"/>
              <w:rPr>
                <w:sz w:val="2"/>
              </w:rPr>
            </w:pPr>
          </w:p>
        </w:tc>
      </w:tr>
      <w:tr w:rsidR="009240F8" w:rsidRPr="009240F8" w14:paraId="4C626841" w14:textId="77777777" w:rsidTr="00033D6F">
        <w:trPr>
          <w:trHeight w:val="205"/>
        </w:trPr>
        <w:tc>
          <w:tcPr>
            <w:tcW w:w="1127" w:type="dxa"/>
            <w:vMerge/>
          </w:tcPr>
          <w:p w14:paraId="1F9F6F3C" w14:textId="77777777" w:rsidR="009240F8" w:rsidRPr="009240F8" w:rsidRDefault="009240F8" w:rsidP="009240F8"/>
        </w:tc>
        <w:tc>
          <w:tcPr>
            <w:tcW w:w="288" w:type="dxa"/>
          </w:tcPr>
          <w:p w14:paraId="427B1056" w14:textId="77777777" w:rsidR="009240F8" w:rsidRPr="009240F8" w:rsidRDefault="009240F8" w:rsidP="009240F8"/>
        </w:tc>
        <w:tc>
          <w:tcPr>
            <w:tcW w:w="992" w:type="dxa"/>
          </w:tcPr>
          <w:p w14:paraId="062E8E49"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Date:</w:t>
            </w:r>
          </w:p>
        </w:tc>
        <w:tc>
          <w:tcPr>
            <w:tcW w:w="2126" w:type="dxa"/>
          </w:tcPr>
          <w:p w14:paraId="43152E3B" w14:textId="77777777" w:rsidR="009240F8" w:rsidRPr="009240F8" w:rsidRDefault="009240F8" w:rsidP="009240F8"/>
        </w:tc>
        <w:tc>
          <w:tcPr>
            <w:tcW w:w="4373" w:type="dxa"/>
            <w:vAlign w:val="center"/>
          </w:tcPr>
          <w:p w14:paraId="1E9B719D" w14:textId="77777777" w:rsidR="009240F8" w:rsidRPr="009240F8" w:rsidRDefault="009240F8" w:rsidP="009240F8"/>
        </w:tc>
      </w:tr>
      <w:tr w:rsidR="009240F8" w:rsidRPr="009240F8" w14:paraId="279A17F2" w14:textId="77777777" w:rsidTr="00033D6F">
        <w:trPr>
          <w:trHeight w:val="38"/>
        </w:trPr>
        <w:tc>
          <w:tcPr>
            <w:tcW w:w="1127" w:type="dxa"/>
            <w:vMerge/>
          </w:tcPr>
          <w:p w14:paraId="764665BE" w14:textId="77777777" w:rsidR="009240F8" w:rsidRPr="009240F8" w:rsidRDefault="009240F8" w:rsidP="009240F8">
            <w:pPr>
              <w:spacing w:before="0" w:after="0"/>
              <w:rPr>
                <w:sz w:val="2"/>
              </w:rPr>
            </w:pPr>
          </w:p>
        </w:tc>
        <w:tc>
          <w:tcPr>
            <w:tcW w:w="288" w:type="dxa"/>
          </w:tcPr>
          <w:p w14:paraId="05BA2BF4" w14:textId="77777777" w:rsidR="009240F8" w:rsidRPr="009240F8" w:rsidRDefault="009240F8" w:rsidP="009240F8">
            <w:pPr>
              <w:spacing w:before="0" w:after="0"/>
              <w:rPr>
                <w:sz w:val="2"/>
              </w:rPr>
            </w:pPr>
          </w:p>
        </w:tc>
        <w:tc>
          <w:tcPr>
            <w:tcW w:w="992" w:type="dxa"/>
          </w:tcPr>
          <w:p w14:paraId="5234E1EB" w14:textId="77777777" w:rsidR="009240F8" w:rsidRPr="009240F8" w:rsidRDefault="009240F8" w:rsidP="009240F8">
            <w:pPr>
              <w:spacing w:line="259" w:lineRule="auto"/>
              <w:rPr>
                <w:b/>
                <w:bCs/>
                <w:color w:val="0031A7" w:themeColor="text2"/>
                <w:sz w:val="2"/>
              </w:rPr>
            </w:pPr>
          </w:p>
        </w:tc>
        <w:tc>
          <w:tcPr>
            <w:tcW w:w="2126" w:type="dxa"/>
          </w:tcPr>
          <w:p w14:paraId="51CBC9A4" w14:textId="77777777" w:rsidR="009240F8" w:rsidRPr="009240F8" w:rsidRDefault="009240F8" w:rsidP="009240F8">
            <w:pPr>
              <w:spacing w:before="0" w:after="0"/>
              <w:rPr>
                <w:sz w:val="2"/>
              </w:rPr>
            </w:pPr>
          </w:p>
        </w:tc>
        <w:tc>
          <w:tcPr>
            <w:tcW w:w="4373" w:type="dxa"/>
          </w:tcPr>
          <w:p w14:paraId="1203672E" w14:textId="77777777" w:rsidR="009240F8" w:rsidRPr="009240F8" w:rsidRDefault="009240F8" w:rsidP="009240F8">
            <w:pPr>
              <w:spacing w:before="0" w:after="0"/>
              <w:rPr>
                <w:sz w:val="2"/>
              </w:rPr>
            </w:pPr>
          </w:p>
        </w:tc>
      </w:tr>
      <w:tr w:rsidR="009240F8" w:rsidRPr="009240F8" w14:paraId="41D842B8" w14:textId="77777777" w:rsidTr="00033D6F">
        <w:tc>
          <w:tcPr>
            <w:tcW w:w="1127" w:type="dxa"/>
            <w:vMerge/>
          </w:tcPr>
          <w:p w14:paraId="5D955649" w14:textId="77777777" w:rsidR="009240F8" w:rsidRPr="009240F8" w:rsidRDefault="009240F8" w:rsidP="009240F8"/>
        </w:tc>
        <w:tc>
          <w:tcPr>
            <w:tcW w:w="288" w:type="dxa"/>
          </w:tcPr>
          <w:p w14:paraId="451C1146" w14:textId="77777777" w:rsidR="009240F8" w:rsidRPr="009240F8" w:rsidRDefault="009240F8" w:rsidP="009240F8"/>
        </w:tc>
        <w:tc>
          <w:tcPr>
            <w:tcW w:w="992" w:type="dxa"/>
          </w:tcPr>
          <w:p w14:paraId="60CF93B4"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Subject:</w:t>
            </w:r>
          </w:p>
        </w:tc>
        <w:tc>
          <w:tcPr>
            <w:tcW w:w="2126" w:type="dxa"/>
          </w:tcPr>
          <w:p w14:paraId="1662421A" w14:textId="77777777" w:rsidR="009240F8" w:rsidRPr="009240F8" w:rsidRDefault="009240F8" w:rsidP="009240F8"/>
        </w:tc>
        <w:tc>
          <w:tcPr>
            <w:tcW w:w="4373" w:type="dxa"/>
          </w:tcPr>
          <w:p w14:paraId="528E8D87" w14:textId="77777777" w:rsidR="009240F8" w:rsidRPr="009240F8" w:rsidRDefault="009240F8" w:rsidP="009240F8"/>
        </w:tc>
      </w:tr>
      <w:tr w:rsidR="009240F8" w:rsidRPr="009240F8" w14:paraId="10CBEB9D" w14:textId="77777777" w:rsidTr="00033D6F">
        <w:tc>
          <w:tcPr>
            <w:tcW w:w="8906" w:type="dxa"/>
            <w:gridSpan w:val="5"/>
          </w:tcPr>
          <w:p w14:paraId="20845C0C"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Attachment:</w:t>
            </w:r>
          </w:p>
        </w:tc>
      </w:tr>
      <w:tr w:rsidR="009240F8" w:rsidRPr="009240F8" w14:paraId="7165E9F4" w14:textId="77777777" w:rsidTr="00033D6F">
        <w:trPr>
          <w:trHeight w:val="1163"/>
        </w:trPr>
        <w:tc>
          <w:tcPr>
            <w:tcW w:w="8906" w:type="dxa"/>
            <w:gridSpan w:val="5"/>
          </w:tcPr>
          <w:p w14:paraId="7A1AA2CC" w14:textId="77777777" w:rsidR="009240F8" w:rsidRPr="009240F8" w:rsidRDefault="009240F8" w:rsidP="009240F8">
            <w:r w:rsidRPr="009240F8">
              <w:t xml:space="preserve"> </w:t>
            </w:r>
          </w:p>
          <w:p w14:paraId="6AE47839" w14:textId="77777777" w:rsidR="009240F8" w:rsidRPr="009240F8" w:rsidRDefault="009240F8" w:rsidP="009240F8"/>
          <w:p w14:paraId="59E51652" w14:textId="77777777" w:rsidR="009240F8" w:rsidRPr="009240F8" w:rsidRDefault="009240F8" w:rsidP="009240F8"/>
          <w:p w14:paraId="44962C1E" w14:textId="77777777" w:rsidR="009240F8" w:rsidRPr="009240F8" w:rsidRDefault="009240F8" w:rsidP="009240F8"/>
          <w:p w14:paraId="50275D0E" w14:textId="77777777" w:rsidR="009240F8" w:rsidRPr="009240F8" w:rsidRDefault="009240F8" w:rsidP="009240F8"/>
          <w:p w14:paraId="1129B9FB" w14:textId="77777777" w:rsidR="009240F8" w:rsidRPr="009240F8" w:rsidRDefault="009240F8" w:rsidP="009240F8"/>
          <w:p w14:paraId="08D08823" w14:textId="77777777" w:rsidR="009240F8" w:rsidRPr="009240F8" w:rsidRDefault="009240F8" w:rsidP="009240F8"/>
          <w:p w14:paraId="430351CC" w14:textId="77777777" w:rsidR="009240F8" w:rsidRPr="009240F8" w:rsidRDefault="009240F8" w:rsidP="009240F8"/>
        </w:tc>
      </w:tr>
      <w:tr w:rsidR="009240F8" w:rsidRPr="009240F8" w14:paraId="74B42FEB" w14:textId="77777777" w:rsidTr="00033D6F">
        <w:trPr>
          <w:trHeight w:val="20"/>
        </w:trPr>
        <w:tc>
          <w:tcPr>
            <w:tcW w:w="8906" w:type="dxa"/>
            <w:gridSpan w:val="5"/>
          </w:tcPr>
          <w:p w14:paraId="6DCD3697" w14:textId="77777777" w:rsidR="009240F8" w:rsidRPr="009240F8" w:rsidRDefault="009240F8" w:rsidP="009240F8">
            <w:pPr>
              <w:spacing w:before="0" w:after="0"/>
              <w:rPr>
                <w:color w:val="0031A7" w:themeColor="text2"/>
                <w:sz w:val="2"/>
              </w:rPr>
            </w:pPr>
          </w:p>
        </w:tc>
      </w:tr>
      <w:tr w:rsidR="009240F8" w:rsidRPr="009240F8" w14:paraId="1CC27A90" w14:textId="77777777" w:rsidTr="00033D6F">
        <w:trPr>
          <w:trHeight w:val="2648"/>
        </w:trPr>
        <w:tc>
          <w:tcPr>
            <w:tcW w:w="4533" w:type="dxa"/>
            <w:gridSpan w:val="4"/>
          </w:tcPr>
          <w:p w14:paraId="3F9F4E52"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18"/>
                <w:szCs w:val="18"/>
              </w:rPr>
              <w:drawing>
                <wp:anchor distT="0" distB="0" distL="114300" distR="114300" simplePos="0" relativeHeight="251659264" behindDoc="1" locked="0" layoutInCell="1" allowOverlap="1" wp14:anchorId="0369131B" wp14:editId="710EB438">
                  <wp:simplePos x="0" y="0"/>
                  <wp:positionH relativeFrom="column">
                    <wp:posOffset>-9525</wp:posOffset>
                  </wp:positionH>
                  <wp:positionV relativeFrom="paragraph">
                    <wp:posOffset>14605</wp:posOffset>
                  </wp:positionV>
                  <wp:extent cx="2402442" cy="868680"/>
                  <wp:effectExtent l="0" t="0" r="0" b="762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2442" cy="868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8C74AE"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p>
          <w:p w14:paraId="70652FB1"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p>
          <w:p w14:paraId="74E39C7F" w14:textId="77777777" w:rsidR="009240F8" w:rsidRPr="009240F8" w:rsidRDefault="009240F8" w:rsidP="009240F8">
            <w:pPr>
              <w:keepNext/>
              <w:keepLines/>
              <w:spacing w:before="0" w:after="0" w:line="240" w:lineRule="auto"/>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[insert address]</w:t>
            </w:r>
          </w:p>
          <w:p w14:paraId="5AF7B670" w14:textId="77777777" w:rsidR="009240F8" w:rsidRPr="009240F8" w:rsidRDefault="009240F8" w:rsidP="009240F8">
            <w:pPr>
              <w:keepNext/>
              <w:keepLines/>
              <w:spacing w:before="0" w:after="0"/>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P: [insert number[</w:t>
            </w:r>
          </w:p>
          <w:p w14:paraId="6C1EBBBB" w14:textId="77777777" w:rsidR="009240F8" w:rsidRPr="009240F8" w:rsidRDefault="009240F8" w:rsidP="009240F8">
            <w:pPr>
              <w:keepNext/>
              <w:keepLines/>
              <w:spacing w:before="0" w:after="0"/>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E: [insert email address]</w:t>
            </w:r>
          </w:p>
          <w:p w14:paraId="7214D4FD" w14:textId="77777777" w:rsidR="009240F8" w:rsidRPr="009240F8" w:rsidRDefault="009240F8" w:rsidP="009240F8">
            <w:pPr>
              <w:keepNext/>
              <w:keepLines/>
              <w:spacing w:before="0" w:after="0"/>
              <w:ind w:left="1593"/>
              <w:outlineLvl w:val="2"/>
              <w:rPr>
                <w:rFonts w:eastAsiaTheme="majorEastAsia" w:cstheme="majorBidi"/>
                <w:noProof/>
                <w:color w:val="0031A7" w:themeColor="text2"/>
              </w:rPr>
            </w:pPr>
            <w:r w:rsidRPr="009240F8">
              <w:rPr>
                <w:rFonts w:eastAsiaTheme="majorEastAsia" w:cstheme="majorBidi"/>
                <w:noProof/>
                <w:color w:val="0031A7" w:themeColor="text2"/>
              </w:rPr>
              <w:t>www.mpower108.com.au</w:t>
            </w:r>
          </w:p>
        </w:tc>
        <w:tc>
          <w:tcPr>
            <w:tcW w:w="4373" w:type="dxa"/>
          </w:tcPr>
          <w:p w14:paraId="243BE905" w14:textId="77777777" w:rsidR="009240F8" w:rsidRPr="009240F8" w:rsidRDefault="009240F8" w:rsidP="009240F8">
            <w:pPr>
              <w:spacing w:before="0" w:after="0"/>
            </w:pPr>
          </w:p>
          <w:p w14:paraId="29672914" w14:textId="77777777" w:rsidR="009240F8" w:rsidRPr="009240F8" w:rsidRDefault="009240F8" w:rsidP="009240F8">
            <w:pPr>
              <w:spacing w:before="0" w:after="0"/>
              <w:rPr>
                <w:color w:val="0031A7" w:themeColor="text2"/>
              </w:rPr>
            </w:pPr>
            <w:r w:rsidRPr="009240F8">
              <w:rPr>
                <w:color w:val="0031A7" w:themeColor="text2"/>
              </w:rPr>
              <w:t>[Insert your name]</w:t>
            </w:r>
          </w:p>
          <w:p w14:paraId="759FA9F2" w14:textId="77777777" w:rsidR="009240F8" w:rsidRPr="009240F8" w:rsidRDefault="009240F8" w:rsidP="009240F8">
            <w:pPr>
              <w:spacing w:before="0" w:after="0"/>
              <w:rPr>
                <w:color w:val="0031A7" w:themeColor="text2"/>
              </w:rPr>
            </w:pPr>
            <w:r w:rsidRPr="009240F8">
              <w:rPr>
                <w:color w:val="0031A7" w:themeColor="text2"/>
              </w:rPr>
              <w:t>[Insert your title]</w:t>
            </w:r>
          </w:p>
          <w:p w14:paraId="0947A646" w14:textId="77777777" w:rsidR="009240F8" w:rsidRPr="009240F8" w:rsidRDefault="009240F8" w:rsidP="009240F8">
            <w:pPr>
              <w:spacing w:before="0" w:after="0"/>
              <w:rPr>
                <w:color w:val="007A7D" w:themeColor="accent6" w:themeShade="BF"/>
              </w:rPr>
            </w:pPr>
          </w:p>
        </w:tc>
      </w:tr>
      <w:tr w:rsidR="009240F8" w:rsidRPr="009240F8" w14:paraId="3D5F7B5F" w14:textId="77777777" w:rsidTr="00033D6F">
        <w:trPr>
          <w:trHeight w:val="681"/>
        </w:trPr>
        <w:tc>
          <w:tcPr>
            <w:tcW w:w="8906" w:type="dxa"/>
            <w:gridSpan w:val="5"/>
          </w:tcPr>
          <w:p w14:paraId="6BE4A374" w14:textId="77777777" w:rsidR="009240F8" w:rsidRPr="009240F8" w:rsidRDefault="009240F8" w:rsidP="009240F8">
            <w:pPr>
              <w:spacing w:after="60"/>
              <w:rPr>
                <w:color w:val="0031A7" w:themeColor="text2"/>
                <w:sz w:val="18"/>
                <w:szCs w:val="18"/>
              </w:rPr>
            </w:pPr>
            <w:r w:rsidRPr="009240F8">
              <w:rPr>
                <w:color w:val="0031A7" w:themeColor="text2"/>
                <w:sz w:val="18"/>
                <w:szCs w:val="18"/>
              </w:rPr>
              <w:t>This message and/or attachments</w:t>
            </w:r>
            <w:r w:rsidRPr="009240F8">
              <w:rPr>
                <w:color w:val="0031A7" w:themeColor="text2"/>
                <w:sz w:val="18"/>
              </w:rPr>
              <w:t xml:space="preserve"> may contain information subject to legal privilege. Do not read, distribute or copy message or attachments if not the intended recipient. Before opening attachments check for viruses and defects.</w:t>
            </w:r>
          </w:p>
        </w:tc>
      </w:tr>
    </w:tbl>
    <w:p w14:paraId="6A454352" w14:textId="353103F4" w:rsidR="002760A1" w:rsidRDefault="002760A1" w:rsidP="00421CB2">
      <w:pPr>
        <w:tabs>
          <w:tab w:val="left" w:pos="1860"/>
        </w:tabs>
      </w:pPr>
    </w:p>
    <w:sectPr w:rsidR="002760A1" w:rsidSect="00B640A2">
      <w:headerReference w:type="default" r:id="rId14"/>
      <w:footerReference w:type="default" r:id="rId15"/>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7918DF8D" w:rsidR="00D0119C" w:rsidRDefault="00D0119C" w:rsidP="001336EB">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ect w14:anchorId="309012D6" id="Rectangle 4" o:spid="_x0000_s1026" alt="&quot;&quot;"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" fillcolor="#85be00 [3205]" stroked="f" strokeweight="2pt">
              <w10:wrap anchorx="page" anchory="page"/>
            </v:rect>
          </w:pict>
        </mc:Fallback>
      </mc:AlternateContent>
    </w:r>
    <w:r w:rsidR="009240F8">
      <w:rPr>
        <w:color w:val="000000" w:themeColor="text1"/>
        <w:sz w:val="16"/>
        <w:szCs w:val="16"/>
      </w:rPr>
      <w:t>MPower108 Email template</w:t>
    </w:r>
    <w:r>
      <w:rPr>
        <w:color w:val="000000" w:themeColor="text1"/>
        <w:sz w:val="16"/>
        <w:szCs w:val="16"/>
      </w:rPr>
      <w:tab/>
    </w:r>
    <w:r w:rsidRPr="00512F5A">
      <w:rPr>
        <w:color w:val="000000" w:themeColor="text1"/>
        <w:sz w:val="16"/>
        <w:szCs w:val="16"/>
      </w:rPr>
      <w:t xml:space="preserve">Page </w:t>
    </w:r>
    <w:r w:rsidRPr="001336EB">
      <w:rPr>
        <w:b/>
        <w:color w:val="000000" w:themeColor="text1"/>
        <w:sz w:val="16"/>
        <w:szCs w:val="16"/>
      </w:rPr>
      <w:fldChar w:fldCharType="begin"/>
    </w:r>
    <w:r w:rsidRPr="001336EB">
      <w:rPr>
        <w:b/>
        <w:color w:val="000000" w:themeColor="text1"/>
        <w:sz w:val="16"/>
        <w:szCs w:val="16"/>
      </w:rPr>
      <w:instrText xml:space="preserve"> PAGE   \* MERGEFORMAT </w:instrText>
    </w:r>
    <w:r w:rsidRPr="001336EB">
      <w:rPr>
        <w:b/>
        <w:color w:val="000000" w:themeColor="text1"/>
        <w:sz w:val="16"/>
        <w:szCs w:val="16"/>
      </w:rPr>
      <w:fldChar w:fldCharType="separate"/>
    </w:r>
    <w:r w:rsidRPr="001336EB">
      <w:rPr>
        <w:b/>
        <w:color w:val="000000" w:themeColor="text1"/>
        <w:sz w:val="16"/>
        <w:szCs w:val="16"/>
      </w:rPr>
      <w:t>1</w:t>
    </w:r>
    <w:r w:rsidRPr="001336EB">
      <w:rPr>
        <w:b/>
        <w:color w:val="000000" w:themeColor="text1"/>
        <w:sz w:val="16"/>
        <w:szCs w:val="16"/>
      </w:rPr>
      <w:fldChar w:fldCharType="end"/>
    </w:r>
    <w:r w:rsidRPr="001336EB">
      <w:rPr>
        <w:b/>
        <w:color w:val="000000" w:themeColor="text1"/>
        <w:sz w:val="16"/>
        <w:szCs w:val="16"/>
      </w:rPr>
      <w:t xml:space="preserve"> </w:t>
    </w:r>
    <w:r w:rsidRPr="001336EB">
      <w:rPr>
        <w:color w:val="000000" w:themeColor="text1"/>
        <w:sz w:val="16"/>
        <w:szCs w:val="16"/>
      </w:rPr>
      <w:t>of</w:t>
    </w:r>
    <w:r w:rsidRPr="001336EB">
      <w:rPr>
        <w:b/>
        <w:color w:val="000000" w:themeColor="text1"/>
        <w:sz w:val="16"/>
        <w:szCs w:val="16"/>
      </w:rPr>
      <w:t xml:space="preserve"> </w:t>
    </w:r>
    <w:r w:rsidRPr="001336EB">
      <w:rPr>
        <w:b/>
        <w:color w:val="000000" w:themeColor="text1"/>
        <w:sz w:val="16"/>
        <w:szCs w:val="16"/>
      </w:rPr>
      <w:fldChar w:fldCharType="begin"/>
    </w:r>
    <w:r w:rsidRPr="001336EB">
      <w:rPr>
        <w:b/>
        <w:color w:val="000000" w:themeColor="text1"/>
        <w:sz w:val="16"/>
        <w:szCs w:val="16"/>
      </w:rPr>
      <w:instrText xml:space="preserve"> NUMPAGES   \* MERGEFORMAT </w:instrText>
    </w:r>
    <w:r w:rsidRPr="001336EB">
      <w:rPr>
        <w:b/>
        <w:color w:val="000000" w:themeColor="text1"/>
        <w:sz w:val="16"/>
        <w:szCs w:val="16"/>
      </w:rPr>
      <w:fldChar w:fldCharType="separate"/>
    </w:r>
    <w:r w:rsidRPr="001336EB">
      <w:rPr>
        <w:b/>
        <w:color w:val="000000" w:themeColor="text1"/>
        <w:sz w:val="16"/>
        <w:szCs w:val="16"/>
      </w:rPr>
      <w:t>1</w:t>
    </w:r>
    <w:r w:rsidRPr="001336EB">
      <w:rPr>
        <w:b/>
        <w:color w:val="000000" w:themeColor="text1"/>
        <w:sz w:val="16"/>
        <w:szCs w:val="16"/>
      </w:rPr>
      <w:fldChar w:fldCharType="end"/>
    </w:r>
  </w:p>
  <w:p w14:paraId="35DF1C7F" w14:textId="05AC6709" w:rsidR="00D0119C" w:rsidRPr="0083544C" w:rsidRDefault="00421CB2" w:rsidP="00D0119C">
    <w:pPr>
      <w:tabs>
        <w:tab w:val="left" w:pos="3828"/>
        <w:tab w:val="right" w:pos="9015"/>
      </w:tabs>
      <w:spacing w:before="0" w:after="200"/>
      <w:rPr>
        <w:sz w:val="16"/>
        <w:szCs w:val="16"/>
      </w:rPr>
    </w:pPr>
    <w:r w:rsidRPr="00BB6425">
      <w:rPr>
        <w:b/>
        <w:color w:val="FFFFFF"/>
        <w:sz w:val="16"/>
        <w:szCs w:val="16"/>
      </w:rPr>
      <w:t>Assessment 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5"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336EB"/>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1704"/>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D1E2E"/>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240F8"/>
    <w:rsid w:val="00947D01"/>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0A2"/>
    <w:rsid w:val="00B64624"/>
    <w:rsid w:val="00B66A0C"/>
    <w:rsid w:val="00B868B9"/>
    <w:rsid w:val="00B93BD3"/>
    <w:rsid w:val="00B95CA3"/>
    <w:rsid w:val="00BB6425"/>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B640A2"/>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640A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ommunications@dss.gov.au"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creativecommons.org/licenses/by/4.0/legalcode"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DFEA91-D762-4BA0-9AB0-7E5BEBB9A0B4}">
  <ds:schemaRefs>
    <ds:schemaRef ds:uri="http://schemas.openxmlformats.org/officeDocument/2006/bibliography"/>
  </ds:schemaRefs>
</ds:datastoreItem>
</file>

<file path=customXml/itemProps2.xml><?xml version="1.0" encoding="utf-8"?>
<ds:datastoreItem xmlns:ds="http://schemas.openxmlformats.org/officeDocument/2006/customXml" ds:itemID="{4CA9274F-FDDD-4850-9137-7AC5D76C3B71}"/>
</file>

<file path=customXml/itemProps3.xml><?xml version="1.0" encoding="utf-8"?>
<ds:datastoreItem xmlns:ds="http://schemas.openxmlformats.org/officeDocument/2006/customXml" ds:itemID="{DE53DC21-441C-41D3-A73F-6EA190004FAF}"/>
</file>

<file path=customXml/itemProps4.xml><?xml version="1.0" encoding="utf-8"?>
<ds:datastoreItem xmlns:ds="http://schemas.openxmlformats.org/officeDocument/2006/customXml" ds:itemID="{06855BA3-525E-44F5-A118-F375B6D22B67}"/>
</file>

<file path=docProps/app.xml><?xml version="1.0" encoding="utf-8"?>
<Properties xmlns="http://schemas.openxmlformats.org/officeDocument/2006/extended-properties" xmlns:vt="http://schemas.openxmlformats.org/officeDocument/2006/docPropsVTypes">
  <Template>TEMPLATE-UnitCode-Learning-Resource-Master-190221</Template>
  <TotalTime>9</TotalTime>
  <Pages>2</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bec.colwell@unep.edu.au</dc:creator>
  <cp:keywords>MPower108 Email template</cp:keywords>
  <dc:description>Assessment Support Document</dc:description>
  <cp:lastModifiedBy>Sally Bush</cp:lastModifiedBy>
  <cp:revision>10</cp:revision>
  <dcterms:created xsi:type="dcterms:W3CDTF">2021-03-31T03:22:00Z</dcterms:created>
  <dcterms:modified xsi:type="dcterms:W3CDTF">2023-07-07T05:17:00Z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